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Heywood and Middleton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Heywood and Middleton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Heywood and Middleton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Heywood and Middleton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Heywood and Middleton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Heywood and Middleton North are estimated to have a score of 1-2 on the PGSI (low-risk gambling), whilst </w:t>
      </w:r>
      <w:r w:rsidRPr="00773DF7">
        <w:rPr>
          <w:rFonts w:ascii="Libre Franklin Light" w:hAnsi="Libre Franklin Light" w:cs="Calibri Light"/>
          <w:b/>
          <w:bCs/>
          <w:color w:val="C45911" w:themeColor="accent2" w:themeShade="BF"/>
        </w:rPr>
        <w:t xml:space="preserve">5.1%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58.7% </w:t>
      </w:r>
      <w:r w:rsidRPr="004747BF">
        <w:rPr>
          <w:rFonts w:ascii="Libre Franklin Light" w:eastAsia="Times New Roman" w:hAnsi="Libre Franklin Light" w:cs="Calibri Light"/>
        </w:rPr>
        <w:t xml:space="preserve">of those respondents classified as PGSI 8+ in Heywood and Middleton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Heywood and Middleton North is estimated to be </w:t>
      </w:r>
      <w:r w:rsidRPr="00773DF7">
        <w:rPr>
          <w:rFonts w:ascii="Libre Franklin Light" w:eastAsia="Times New Roman" w:hAnsi="Libre Franklin Light" w:cs="Calibri Light"/>
          <w:b/>
          <w:bCs/>
          <w:color w:val="C45911" w:themeColor="accent2" w:themeShade="BF"/>
        </w:rPr>
        <w:t xml:space="preserve">£2,745,743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Heywood and Middleton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Heywood and Middleton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Heywood and Middleton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Heywood and Middleton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eywood and Middleton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Heywood and Middleton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eywood and Middleton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Heywood and Middleton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Heywood and Middleton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eywood and Middleton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Heywood and Middleton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Heywood and Middleton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Heywood and Middleton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Heywood and Middleton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Heywood and Middleton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Heywood and Middleton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£2,745,743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Heywood and Middleton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£44,724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£924,910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£66,257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£18,635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£34,164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£1,657,053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£2,745,743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Heywood and Middleton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Heywood and Middleton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Heywood and Middleton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Heywood and Middleton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Heywood and Middleton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Heywood and Middleton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Heywood and Middleton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Heywood and Middleton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Heywood and Middleton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16.8%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Heywood and Middleton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Heywood and Middleton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Heywood and Middleton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67A620E-4538-4BCD-8EEC-4081F21FEEA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